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FF6C2" w14:textId="49EDBBE7" w:rsidR="00BA00AB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SCHEPARDE</w:t>
      </w:r>
      <w:r>
        <w:rPr>
          <w:rFonts w:ascii="Times New Roman" w:hAnsi="Times New Roman" w:cs="Times New Roman"/>
          <w:sz w:val="24"/>
          <w:szCs w:val="24"/>
        </w:rPr>
        <w:t xml:space="preserve">       (d.1502)</w:t>
      </w:r>
    </w:p>
    <w:p w14:paraId="29020974" w14:textId="404E6EC6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Byggynge, Nottinghamshire (now in Derbyshire).</w:t>
      </w:r>
    </w:p>
    <w:p w14:paraId="1BFC8450" w14:textId="416CB77F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C85317" w14:textId="5A284590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18599" w14:textId="74266781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Oct.1502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005DB881" w14:textId="3C426ED3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BA279BB" w14:textId="0324D60D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45F67" w14:textId="6F3CD27A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37DEC" w14:textId="1E5DC94B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2022</w:t>
      </w:r>
    </w:p>
    <w:p w14:paraId="612DA93F" w14:textId="2FC2C455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2C0AD" w14:textId="44D697D8" w:rsid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C21FE" w14:textId="77777777" w:rsidR="00531CB7" w:rsidRPr="00531CB7" w:rsidRDefault="00531C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31CB7" w:rsidRPr="00531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DE0B" w14:textId="77777777" w:rsidR="00531CB7" w:rsidRDefault="00531CB7" w:rsidP="009139A6">
      <w:r>
        <w:separator/>
      </w:r>
    </w:p>
  </w:endnote>
  <w:endnote w:type="continuationSeparator" w:id="0">
    <w:p w14:paraId="3105E57C" w14:textId="77777777" w:rsidR="00531CB7" w:rsidRDefault="00531C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28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6F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40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2DD8" w14:textId="77777777" w:rsidR="00531CB7" w:rsidRDefault="00531CB7" w:rsidP="009139A6">
      <w:r>
        <w:separator/>
      </w:r>
    </w:p>
  </w:footnote>
  <w:footnote w:type="continuationSeparator" w:id="0">
    <w:p w14:paraId="1B509C06" w14:textId="77777777" w:rsidR="00531CB7" w:rsidRDefault="00531C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CE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AA4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49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B7"/>
    <w:rsid w:val="000666E0"/>
    <w:rsid w:val="002510B7"/>
    <w:rsid w:val="00531C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A2553"/>
  <w15:chartTrackingRefBased/>
  <w15:docId w15:val="{8A958D7B-2386-4600-893C-6F6992E9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2022-02-24T09:53:00Z</dcterms:created>
  <dcterms:modified xsi:type="dcterms:W3CDTF">2022-02-24T09:57:00Z</dcterms:modified>
</cp:coreProperties>
</file>